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0782" w14:textId="77777777" w:rsidR="008C12A6" w:rsidRDefault="008C12A6" w:rsidP="008C12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HENLEY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3AC3C4CB" w14:textId="77777777" w:rsidR="008C12A6" w:rsidRDefault="008C12A6" w:rsidP="008C12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616CED" w14:textId="77777777" w:rsidR="008C12A6" w:rsidRDefault="008C12A6" w:rsidP="008C12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9C7705" w14:textId="77777777" w:rsidR="008C12A6" w:rsidRDefault="008C12A6" w:rsidP="008C12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Southwark, Surrey</w:t>
      </w:r>
    </w:p>
    <w:p w14:paraId="4C8EDA20" w14:textId="77777777" w:rsidR="008C12A6" w:rsidRDefault="008C12A6" w:rsidP="008C12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Elizabeth Percy, Countess of Northumberland.</w:t>
      </w:r>
    </w:p>
    <w:p w14:paraId="1F52D944" w14:textId="77777777" w:rsidR="008C12A6" w:rsidRDefault="008C12A6" w:rsidP="008C12A6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865BECC" w14:textId="77777777" w:rsidR="008C12A6" w:rsidRDefault="008C12A6" w:rsidP="008C12A6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p.30)</w:t>
      </w:r>
    </w:p>
    <w:p w14:paraId="025581B0" w14:textId="77777777" w:rsidR="008C12A6" w:rsidRDefault="008C12A6" w:rsidP="008C12A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55CEDCB" w14:textId="77777777" w:rsidR="008C12A6" w:rsidRDefault="008C12A6" w:rsidP="008C12A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91B48B5" w14:textId="77777777" w:rsidR="008C12A6" w:rsidRPr="007468BF" w:rsidRDefault="008C12A6" w:rsidP="008C12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 February 2022</w:t>
      </w:r>
    </w:p>
    <w:p w14:paraId="07480BC4" w14:textId="26C12EEF" w:rsidR="00BA00AB" w:rsidRPr="008C12A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C12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B2EB9" w14:textId="77777777" w:rsidR="008C12A6" w:rsidRDefault="008C12A6" w:rsidP="009139A6">
      <w:r>
        <w:separator/>
      </w:r>
    </w:p>
  </w:endnote>
  <w:endnote w:type="continuationSeparator" w:id="0">
    <w:p w14:paraId="0996BD79" w14:textId="77777777" w:rsidR="008C12A6" w:rsidRDefault="008C12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0FB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B5B5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1AD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81DAA" w14:textId="77777777" w:rsidR="008C12A6" w:rsidRDefault="008C12A6" w:rsidP="009139A6">
      <w:r>
        <w:separator/>
      </w:r>
    </w:p>
  </w:footnote>
  <w:footnote w:type="continuationSeparator" w:id="0">
    <w:p w14:paraId="797C1325" w14:textId="77777777" w:rsidR="008C12A6" w:rsidRDefault="008C12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181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881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E8B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2A6"/>
    <w:rsid w:val="000666E0"/>
    <w:rsid w:val="002510B7"/>
    <w:rsid w:val="005C130B"/>
    <w:rsid w:val="00826F5C"/>
    <w:rsid w:val="008C12A6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9FCFF"/>
  <w15:chartTrackingRefBased/>
  <w15:docId w15:val="{3728968A-8B24-424D-9272-6EB5F3546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8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2022-02-17T19:50:00Z</dcterms:created>
  <dcterms:modified xsi:type="dcterms:W3CDTF">2022-02-17T19:58:00Z</dcterms:modified>
</cp:coreProperties>
</file>